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A72" w:rsidRPr="00B07A28" w:rsidRDefault="00F91A72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B07A2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559207" r:id="rId8"/>
        </w:object>
      </w:r>
    </w:p>
    <w:p w:rsidR="00F91A72" w:rsidRPr="00FD4A72" w:rsidRDefault="00F91A72" w:rsidP="00C96A01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F91A72" w:rsidRPr="00FD4A72" w:rsidRDefault="00F91A72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F91A72" w:rsidRPr="00FD4A72" w:rsidRDefault="00F91A72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F91A72" w:rsidRPr="00FD4A72" w:rsidRDefault="00F91A72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F91A72" w:rsidRPr="00FD4A72" w:rsidRDefault="00F91A72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F91A72" w:rsidRPr="00FD4A72" w:rsidRDefault="00F91A72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91A72" w:rsidRPr="00FD4A72" w:rsidRDefault="00F91A72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F91A72" w:rsidRPr="008D3620" w:rsidRDefault="00F91A72" w:rsidP="008D3620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F91A72" w:rsidRPr="00E1141B" w:rsidRDefault="00F91A72" w:rsidP="003F6EA7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11 лютого</w:t>
      </w:r>
      <w:r w:rsidRPr="00FD4A72">
        <w:rPr>
          <w:rFonts w:ascii="Times New Roman" w:hAnsi="Times New Roman"/>
          <w:sz w:val="28"/>
        </w:rPr>
        <w:t xml:space="preserve"> 2021 року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</w:t>
      </w:r>
      <w:r w:rsidRPr="00FD4A72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  <w:u w:val="single"/>
        </w:rPr>
        <w:t xml:space="preserve">  4</w:t>
      </w:r>
    </w:p>
    <w:p w:rsidR="00F91A72" w:rsidRPr="003A5AD5" w:rsidRDefault="00F91A72" w:rsidP="001B7F64">
      <w:pPr>
        <w:spacing w:line="240" w:lineRule="exact"/>
        <w:rPr>
          <w:sz w:val="28"/>
        </w:rPr>
      </w:pPr>
    </w:p>
    <w:p w:rsidR="00F91A72" w:rsidRPr="00B07A28" w:rsidRDefault="00F91A72" w:rsidP="003F6EA7">
      <w:pPr>
        <w:pStyle w:val="NormalWeb"/>
        <w:spacing w:line="240" w:lineRule="exact"/>
        <w:jc w:val="both"/>
        <w:rPr>
          <w:sz w:val="28"/>
          <w:szCs w:val="28"/>
        </w:rPr>
      </w:pPr>
      <w:r w:rsidRPr="00B07A28">
        <w:rPr>
          <w:sz w:val="28"/>
          <w:szCs w:val="28"/>
        </w:rPr>
        <w:t>Про внесення змін до рішення районної ради від 11.12.2020 № 3 «Про початок реорганізації Гуляйпільської районної ради шляхом приєднання до Пологівської районної ради Запорізької області»</w:t>
      </w:r>
    </w:p>
    <w:p w:rsidR="00F91A72" w:rsidRDefault="00F91A72" w:rsidP="001B7F64">
      <w:pPr>
        <w:rPr>
          <w:sz w:val="28"/>
        </w:rPr>
      </w:pPr>
    </w:p>
    <w:p w:rsidR="00F91A72" w:rsidRPr="003A5AD5" w:rsidRDefault="00F91A72" w:rsidP="001B7F64">
      <w:pPr>
        <w:rPr>
          <w:sz w:val="28"/>
        </w:rPr>
      </w:pPr>
    </w:p>
    <w:p w:rsidR="00F91A72" w:rsidRPr="003A5AD5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F91A72" w:rsidRPr="003A5AD5" w:rsidRDefault="00F91A72" w:rsidP="008D3620">
      <w:pPr>
        <w:pStyle w:val="NormalWeb"/>
        <w:ind w:firstLine="567"/>
        <w:jc w:val="both"/>
        <w:rPr>
          <w:sz w:val="28"/>
          <w:szCs w:val="28"/>
        </w:rPr>
      </w:pPr>
    </w:p>
    <w:p w:rsidR="00F91A72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3 «</w:t>
      </w:r>
      <w:r w:rsidRPr="0021250E">
        <w:rPr>
          <w:sz w:val="28"/>
          <w:szCs w:val="28"/>
        </w:rPr>
        <w:t>Про початок реорганізації Гуляйпільської районної ради шляхом приєднання до Пологівської рай</w:t>
      </w:r>
      <w:r>
        <w:rPr>
          <w:sz w:val="28"/>
          <w:szCs w:val="28"/>
        </w:rPr>
        <w:t>онної ради Запорізької області», а саме:</w:t>
      </w:r>
    </w:p>
    <w:p w:rsidR="00F91A72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F91A72" w:rsidRPr="00101A6E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</w:t>
      </w:r>
      <w:r w:rsidRPr="0021250E">
        <w:rPr>
          <w:sz w:val="28"/>
          <w:szCs w:val="28"/>
        </w:rPr>
        <w:t>Гуляйпільської районної ради</w:t>
      </w:r>
      <w:r w:rsidRPr="00101A6E">
        <w:rPr>
          <w:sz w:val="28"/>
          <w:szCs w:val="28"/>
        </w:rPr>
        <w:t xml:space="preserve"> у складі: </w:t>
      </w:r>
    </w:p>
    <w:p w:rsidR="00F91A72" w:rsidRPr="0021250E" w:rsidRDefault="00F91A7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F91A72" w:rsidRPr="0021250E" w:rsidRDefault="00F91A7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F91A72" w:rsidRPr="0021250E" w:rsidRDefault="00F91A7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3) Член комісії: Боровик Юлія Віленівна (реєстраційний номер облікової картки платника податків __________) – начальник загального відділу виконавчого апарату Гуляйпільської районної ради;</w:t>
      </w:r>
    </w:p>
    <w:p w:rsidR="00F91A72" w:rsidRPr="0021250E" w:rsidRDefault="00F91A7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4)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F91A72" w:rsidRPr="0021250E" w:rsidRDefault="00F91A7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5)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F91A72" w:rsidRPr="0021250E" w:rsidRDefault="00F91A7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</w:t>
      </w:r>
      <w:r w:rsidRPr="00101A6E">
        <w:rPr>
          <w:sz w:val="28"/>
          <w:szCs w:val="28"/>
        </w:rPr>
        <w:t>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</w:t>
      </w:r>
      <w:r w:rsidRPr="0021250E">
        <w:rPr>
          <w:sz w:val="28"/>
          <w:szCs w:val="28"/>
        </w:rPr>
        <w:t>;</w:t>
      </w:r>
    </w:p>
    <w:p w:rsidR="00F91A72" w:rsidRPr="0021250E" w:rsidRDefault="00F91A7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7) Член комісії: Пономаренко Марина Владиславівна (реєстраційний номер облікової картки платника податків ________) –  головний спеціаліст – бухгалтер відділу з питань спільної власності територіальних громад та бухгалтерського обліку виконавчого апарату Гуляйпільської районної ради;</w:t>
      </w:r>
    </w:p>
    <w:p w:rsidR="00F91A72" w:rsidRDefault="00F91A7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8) 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</w:t>
      </w:r>
      <w:r>
        <w:rPr>
          <w:sz w:val="28"/>
          <w:szCs w:val="28"/>
        </w:rPr>
        <w:t>міністрації Запорізької області</w:t>
      </w:r>
      <w:r w:rsidRPr="00101A6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F91A72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9 в новій редакції:</w:t>
      </w:r>
    </w:p>
    <w:p w:rsidR="00F91A72" w:rsidRPr="00B83043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F91A72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10 в новій редакції:</w:t>
      </w:r>
    </w:p>
    <w:p w:rsidR="00F91A72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 xml:space="preserve"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</w:t>
      </w:r>
      <w:r w:rsidRPr="008F57F4">
        <w:rPr>
          <w:sz w:val="28"/>
          <w:szCs w:val="28"/>
        </w:rPr>
        <w:t>Гуляйпільської районної ради</w:t>
      </w:r>
      <w:bookmarkStart w:id="0" w:name="_GoBack"/>
      <w:bookmarkEnd w:id="0"/>
      <w:r w:rsidRPr="00B83043">
        <w:rPr>
          <w:sz w:val="28"/>
          <w:szCs w:val="28"/>
        </w:rPr>
        <w:t xml:space="preserve"> згідно з передавальним актом.</w:t>
      </w:r>
      <w:r>
        <w:rPr>
          <w:sz w:val="28"/>
          <w:szCs w:val="28"/>
        </w:rPr>
        <w:t>».</w:t>
      </w:r>
    </w:p>
    <w:p w:rsidR="00F91A72" w:rsidRDefault="00F91A72" w:rsidP="008D3620">
      <w:pPr>
        <w:pStyle w:val="NormalWeb"/>
        <w:ind w:firstLine="567"/>
        <w:jc w:val="both"/>
        <w:rPr>
          <w:sz w:val="28"/>
          <w:szCs w:val="28"/>
        </w:rPr>
      </w:pPr>
    </w:p>
    <w:p w:rsidR="00F91A72" w:rsidRDefault="00F91A7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F91A72" w:rsidRDefault="00F91A72" w:rsidP="001B7F64">
      <w:pPr>
        <w:pStyle w:val="NormalWeb"/>
        <w:ind w:firstLine="720"/>
        <w:jc w:val="both"/>
        <w:rPr>
          <w:sz w:val="28"/>
          <w:szCs w:val="28"/>
        </w:rPr>
      </w:pPr>
    </w:p>
    <w:p w:rsidR="00F91A72" w:rsidRDefault="00F91A72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A72" w:rsidRPr="003A5AD5" w:rsidRDefault="00F91A72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A72" w:rsidRPr="003A5AD5" w:rsidRDefault="00F91A72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F91A72" w:rsidRPr="003A5AD5" w:rsidRDefault="00F91A72" w:rsidP="001B7F64">
      <w:pPr>
        <w:rPr>
          <w:sz w:val="28"/>
          <w:szCs w:val="28"/>
        </w:rPr>
      </w:pPr>
    </w:p>
    <w:sectPr w:rsidR="00F91A72" w:rsidRPr="003A5AD5" w:rsidSect="0030297C">
      <w:headerReference w:type="default" r:id="rId9"/>
      <w:pgSz w:w="11900" w:h="16840"/>
      <w:pgMar w:top="1134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A72" w:rsidRDefault="00F91A72">
      <w:r>
        <w:separator/>
      </w:r>
    </w:p>
  </w:endnote>
  <w:endnote w:type="continuationSeparator" w:id="0">
    <w:p w:rsidR="00F91A72" w:rsidRDefault="00F9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A72" w:rsidRDefault="00F91A72">
      <w:r>
        <w:separator/>
      </w:r>
    </w:p>
  </w:footnote>
  <w:footnote w:type="continuationSeparator" w:id="0">
    <w:p w:rsidR="00F91A72" w:rsidRDefault="00F91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A72" w:rsidRPr="0030297C" w:rsidRDefault="00F91A72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3F6EA7">
      <w:rPr>
        <w:rFonts w:ascii="Times New Roman" w:hAnsi="Times New Roman"/>
        <w:noProof/>
        <w:sz w:val="28"/>
        <w:szCs w:val="28"/>
        <w:lang w:val="ru-RU"/>
      </w:rPr>
      <w:t>2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F91A72" w:rsidRDefault="00F91A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65444"/>
    <w:rsid w:val="000750A5"/>
    <w:rsid w:val="00077CD9"/>
    <w:rsid w:val="00083E4E"/>
    <w:rsid w:val="00093287"/>
    <w:rsid w:val="000A3911"/>
    <w:rsid w:val="000B121E"/>
    <w:rsid w:val="000B26E8"/>
    <w:rsid w:val="000B7C27"/>
    <w:rsid w:val="000D3F88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1250E"/>
    <w:rsid w:val="00217E8F"/>
    <w:rsid w:val="002315E3"/>
    <w:rsid w:val="00231E13"/>
    <w:rsid w:val="00234624"/>
    <w:rsid w:val="0024597D"/>
    <w:rsid w:val="0025600C"/>
    <w:rsid w:val="00263F35"/>
    <w:rsid w:val="0026643C"/>
    <w:rsid w:val="00270C49"/>
    <w:rsid w:val="002B441F"/>
    <w:rsid w:val="002B7060"/>
    <w:rsid w:val="002B7CB0"/>
    <w:rsid w:val="002C63B1"/>
    <w:rsid w:val="002D73F0"/>
    <w:rsid w:val="002E2109"/>
    <w:rsid w:val="002F3B26"/>
    <w:rsid w:val="002F56B1"/>
    <w:rsid w:val="003011BE"/>
    <w:rsid w:val="0030297C"/>
    <w:rsid w:val="00303DD3"/>
    <w:rsid w:val="003050EE"/>
    <w:rsid w:val="003269B3"/>
    <w:rsid w:val="003406CE"/>
    <w:rsid w:val="0037290B"/>
    <w:rsid w:val="0037479F"/>
    <w:rsid w:val="003800F1"/>
    <w:rsid w:val="003831AC"/>
    <w:rsid w:val="00383CCD"/>
    <w:rsid w:val="003A424F"/>
    <w:rsid w:val="003A5AD5"/>
    <w:rsid w:val="003B36B9"/>
    <w:rsid w:val="003B5F62"/>
    <w:rsid w:val="003C7640"/>
    <w:rsid w:val="003E314D"/>
    <w:rsid w:val="003F4D55"/>
    <w:rsid w:val="003F6EA7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19DC"/>
    <w:rsid w:val="004C728C"/>
    <w:rsid w:val="004D1C2B"/>
    <w:rsid w:val="004D21DF"/>
    <w:rsid w:val="004F3C0A"/>
    <w:rsid w:val="004F5566"/>
    <w:rsid w:val="00503BE8"/>
    <w:rsid w:val="00542E9E"/>
    <w:rsid w:val="00556BE5"/>
    <w:rsid w:val="00597B9B"/>
    <w:rsid w:val="005B51F2"/>
    <w:rsid w:val="005D1E51"/>
    <w:rsid w:val="005D1F11"/>
    <w:rsid w:val="005D3A1B"/>
    <w:rsid w:val="005E798B"/>
    <w:rsid w:val="005F2B79"/>
    <w:rsid w:val="006011AA"/>
    <w:rsid w:val="00610F50"/>
    <w:rsid w:val="00615C55"/>
    <w:rsid w:val="00617306"/>
    <w:rsid w:val="006256FA"/>
    <w:rsid w:val="00644CC0"/>
    <w:rsid w:val="006539FC"/>
    <w:rsid w:val="00660F04"/>
    <w:rsid w:val="00666763"/>
    <w:rsid w:val="00693F7E"/>
    <w:rsid w:val="006A6EC8"/>
    <w:rsid w:val="006B063C"/>
    <w:rsid w:val="006B2B0F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90B98"/>
    <w:rsid w:val="008A06C9"/>
    <w:rsid w:val="008D023D"/>
    <w:rsid w:val="008D0AE2"/>
    <w:rsid w:val="008D1B02"/>
    <w:rsid w:val="008D1E7B"/>
    <w:rsid w:val="008D3620"/>
    <w:rsid w:val="008D77B1"/>
    <w:rsid w:val="008E4292"/>
    <w:rsid w:val="008E7B8A"/>
    <w:rsid w:val="008F161D"/>
    <w:rsid w:val="008F57F4"/>
    <w:rsid w:val="0090750E"/>
    <w:rsid w:val="00912D59"/>
    <w:rsid w:val="00924A76"/>
    <w:rsid w:val="00947E4A"/>
    <w:rsid w:val="00954E44"/>
    <w:rsid w:val="009625F4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5BFD"/>
    <w:rsid w:val="00A01F47"/>
    <w:rsid w:val="00A46C22"/>
    <w:rsid w:val="00A473C4"/>
    <w:rsid w:val="00A5466F"/>
    <w:rsid w:val="00A626FF"/>
    <w:rsid w:val="00A75DA4"/>
    <w:rsid w:val="00A97BF8"/>
    <w:rsid w:val="00AB6EB2"/>
    <w:rsid w:val="00AC1282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07A28"/>
    <w:rsid w:val="00B10AA2"/>
    <w:rsid w:val="00B12C31"/>
    <w:rsid w:val="00B1532B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3602"/>
    <w:rsid w:val="00C21B96"/>
    <w:rsid w:val="00C26002"/>
    <w:rsid w:val="00C34876"/>
    <w:rsid w:val="00C349EF"/>
    <w:rsid w:val="00C36B8C"/>
    <w:rsid w:val="00C432FD"/>
    <w:rsid w:val="00C4799A"/>
    <w:rsid w:val="00C60E71"/>
    <w:rsid w:val="00C671C5"/>
    <w:rsid w:val="00C7048B"/>
    <w:rsid w:val="00C768F4"/>
    <w:rsid w:val="00C96A01"/>
    <w:rsid w:val="00C97729"/>
    <w:rsid w:val="00CA5AEC"/>
    <w:rsid w:val="00CD243D"/>
    <w:rsid w:val="00CD5804"/>
    <w:rsid w:val="00CF0246"/>
    <w:rsid w:val="00CF0366"/>
    <w:rsid w:val="00D05D9A"/>
    <w:rsid w:val="00D06C2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367F"/>
    <w:rsid w:val="00D665E8"/>
    <w:rsid w:val="00D66BF0"/>
    <w:rsid w:val="00D7726C"/>
    <w:rsid w:val="00D80DA8"/>
    <w:rsid w:val="00D82C21"/>
    <w:rsid w:val="00D91159"/>
    <w:rsid w:val="00D926FC"/>
    <w:rsid w:val="00DA4CD2"/>
    <w:rsid w:val="00DB6EBA"/>
    <w:rsid w:val="00DD1C8E"/>
    <w:rsid w:val="00DE010E"/>
    <w:rsid w:val="00DE73C3"/>
    <w:rsid w:val="00DF17DC"/>
    <w:rsid w:val="00DF63DF"/>
    <w:rsid w:val="00E1141B"/>
    <w:rsid w:val="00E24EEF"/>
    <w:rsid w:val="00E2546C"/>
    <w:rsid w:val="00E262E1"/>
    <w:rsid w:val="00E34360"/>
    <w:rsid w:val="00E35A4C"/>
    <w:rsid w:val="00E40265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C4B25"/>
    <w:rsid w:val="00ED6F9D"/>
    <w:rsid w:val="00ED7909"/>
    <w:rsid w:val="00F030DD"/>
    <w:rsid w:val="00F068C6"/>
    <w:rsid w:val="00F11266"/>
    <w:rsid w:val="00F14B41"/>
    <w:rsid w:val="00F33331"/>
    <w:rsid w:val="00F37334"/>
    <w:rsid w:val="00F42073"/>
    <w:rsid w:val="00F43AFF"/>
    <w:rsid w:val="00F45839"/>
    <w:rsid w:val="00F47072"/>
    <w:rsid w:val="00F60F16"/>
    <w:rsid w:val="00F716DA"/>
    <w:rsid w:val="00F7177E"/>
    <w:rsid w:val="00F75B9F"/>
    <w:rsid w:val="00F91A72"/>
    <w:rsid w:val="00F9380A"/>
    <w:rsid w:val="00F972C9"/>
    <w:rsid w:val="00FB5FA0"/>
    <w:rsid w:val="00FC18D5"/>
    <w:rsid w:val="00FD4A72"/>
    <w:rsid w:val="00FD6796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90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2259</Words>
  <Characters>1288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2021-01-18T06:54:00Z</cp:lastPrinted>
  <dcterms:created xsi:type="dcterms:W3CDTF">2021-02-04T14:02:00Z</dcterms:created>
  <dcterms:modified xsi:type="dcterms:W3CDTF">2021-02-11T12:34:00Z</dcterms:modified>
</cp:coreProperties>
</file>